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20E1C7E4" w:rsidR="00535962" w:rsidRPr="00F7167E" w:rsidRDefault="00CD01B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271E8301">
                <wp:simplePos x="0" y="0"/>
                <wp:positionH relativeFrom="column">
                  <wp:posOffset>4201064</wp:posOffset>
                </wp:positionH>
                <wp:positionV relativeFrom="paragraph">
                  <wp:posOffset>-586596</wp:posOffset>
                </wp:positionV>
                <wp:extent cx="2129431" cy="672860"/>
                <wp:effectExtent l="0" t="0" r="23495" b="1333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9431" cy="67286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2A40E1A4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CD01B4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CD01B4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CD01B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01B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0.8pt;margin-top:-46.2pt;width:167.65pt;height:53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qRQag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2A40E1A4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CD01B4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CD01B4">
                                <w:rPr>
                                  <w:rStyle w:val="Style2"/>
                                </w:rPr>
                                <w:t>P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CD01B4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3D4AC9">
                                <w:rPr>
                                  <w:rStyle w:val="Style2"/>
                                </w:rPr>
                                <w:t>0</w:t>
                              </w:r>
                              <w:r w:rsidR="00CD01B4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067E5318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BF2E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BF2ED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BF2ED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BF2ED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BF2ED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BF2ED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BF2EDC"/>
    <w:rsid w:val="00C078CB"/>
    <w:rsid w:val="00C22DBE"/>
    <w:rsid w:val="00C5078F"/>
    <w:rsid w:val="00C66D08"/>
    <w:rsid w:val="00C7470C"/>
    <w:rsid w:val="00CA0E82"/>
    <w:rsid w:val="00CA164C"/>
    <w:rsid w:val="00CA4661"/>
    <w:rsid w:val="00CD01B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4</cp:revision>
  <cp:lastPrinted>2011-03-04T18:48:00Z</cp:lastPrinted>
  <dcterms:created xsi:type="dcterms:W3CDTF">2022-09-23T15:26:00Z</dcterms:created>
  <dcterms:modified xsi:type="dcterms:W3CDTF">2023-02-20T13:53:00Z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2023-02-20T13:53:15Z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e8319e43-5805-4de7-8e86-ada32bcdedad</vt:lpwstr>
  </property>
  <property fmtid="{D5CDD505-2E9C-101B-9397-08002B2CF9AE}" pid="9" name="MSIP_Label_81f5a2da-7ac4-4e60-a27b-a125ee74514f_ContentBits">
    <vt:lpwstr>0</vt:lpwstr>
  </property>
</Properties>
</file>